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7E9E3BC1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201EB3">
        <w:rPr>
          <w:rFonts w:cs="Arial"/>
        </w:rPr>
        <w:t xml:space="preserve"> 4302-0173/2023-2</w:t>
      </w:r>
    </w:p>
    <w:p w14:paraId="6C59E7D2" w14:textId="642FF90F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201EB3">
        <w:rPr>
          <w:rFonts w:cs="Arial"/>
        </w:rPr>
        <w:t xml:space="preserve"> 2023-308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18C2A54A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201EB3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201EB3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21E7D19A" w14:textId="77777777" w:rsidR="00177A76" w:rsidRPr="00E81DF5" w:rsidRDefault="00177A76" w:rsidP="00177A76">
      <w:pPr>
        <w:jc w:val="both"/>
        <w:rPr>
          <w:rFonts w:cs="Arial"/>
          <w:i/>
        </w:rPr>
      </w:pPr>
      <w:r>
        <w:rPr>
          <w:rFonts w:cs="Arial"/>
          <w:i/>
        </w:rPr>
        <w:t>V primeru poziva naročnika, morajo o</w:t>
      </w:r>
      <w:r w:rsidRPr="00E81DF5">
        <w:rPr>
          <w:rFonts w:cs="Arial"/>
          <w:i/>
        </w:rPr>
        <w:t xml:space="preserve">brazec izpolniti vsa sodelujoča podjetja, zato se ga razmnoži. </w:t>
      </w:r>
    </w:p>
    <w:p w14:paraId="18BF8984" w14:textId="241A597D" w:rsidR="00D47195" w:rsidRPr="00E81DF5" w:rsidRDefault="00D47195" w:rsidP="00177A76">
      <w:pPr>
        <w:jc w:val="both"/>
        <w:rPr>
          <w:rFonts w:cs="Arial"/>
          <w:i/>
        </w:rPr>
      </w:pPr>
      <w:bookmarkStart w:id="0" w:name="_GoBack"/>
      <w:bookmarkEnd w:id="0"/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95C94" w14:textId="77777777" w:rsidR="00883CA8" w:rsidRDefault="00883CA8">
      <w:r>
        <w:separator/>
      </w:r>
    </w:p>
  </w:endnote>
  <w:endnote w:type="continuationSeparator" w:id="0">
    <w:p w14:paraId="68669D02" w14:textId="77777777" w:rsidR="00883CA8" w:rsidRDefault="0088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7C6268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77A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77A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9CFFB" w14:textId="77777777" w:rsidR="00883CA8" w:rsidRDefault="00883CA8">
      <w:r>
        <w:separator/>
      </w:r>
    </w:p>
  </w:footnote>
  <w:footnote w:type="continuationSeparator" w:id="0">
    <w:p w14:paraId="79523AA0" w14:textId="77777777" w:rsidR="00883CA8" w:rsidRDefault="00883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77A76"/>
    <w:rsid w:val="00183318"/>
    <w:rsid w:val="001A192F"/>
    <w:rsid w:val="001A7BD0"/>
    <w:rsid w:val="001D16E0"/>
    <w:rsid w:val="001D694D"/>
    <w:rsid w:val="001F6F0F"/>
    <w:rsid w:val="00201EB3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96DB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3CA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010B9378-C2DF-470A-B0C7-6CA6CA5CF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3943A-FD22-4BAF-8653-11A46583F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23</cp:revision>
  <cp:lastPrinted>2016-06-20T06:30:00Z</cp:lastPrinted>
  <dcterms:created xsi:type="dcterms:W3CDTF">2018-07-24T11:47:00Z</dcterms:created>
  <dcterms:modified xsi:type="dcterms:W3CDTF">2023-08-29T13:12:00Z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